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20D7B" w14:textId="3BB081E4" w:rsidR="006B2F86" w:rsidRDefault="003F03D6" w:rsidP="00E71FC3">
      <w:pPr>
        <w:pStyle w:val="NoSpacing"/>
      </w:pPr>
      <w:r>
        <w:rPr>
          <w:u w:val="single"/>
        </w:rPr>
        <w:t>Cuthbert ROGERLEY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14:paraId="7D73EC4E" w14:textId="633D5C6D" w:rsidR="003F03D6" w:rsidRDefault="003F03D6" w:rsidP="00E71FC3">
      <w:pPr>
        <w:pStyle w:val="NoSpacing"/>
      </w:pPr>
    </w:p>
    <w:p w14:paraId="440FB79C" w14:textId="2A03B8BC" w:rsidR="003F03D6" w:rsidRDefault="003F03D6" w:rsidP="00E71FC3">
      <w:pPr>
        <w:pStyle w:val="NoSpacing"/>
      </w:pPr>
    </w:p>
    <w:p w14:paraId="6BD2CEB3" w14:textId="1FE8701A" w:rsidR="003F03D6" w:rsidRDefault="003F03D6" w:rsidP="00E71FC3">
      <w:pPr>
        <w:pStyle w:val="NoSpacing"/>
      </w:pPr>
      <w:r>
        <w:t>Daughter:   Elizabeth = Thomas Brackenbury(</w:t>
      </w:r>
      <w:proofErr w:type="gramStart"/>
      <w:r>
        <w:t>d.1474)(</w:t>
      </w:r>
      <w:proofErr w:type="gramEnd"/>
      <w:r>
        <w:t>q.v.).</w:t>
      </w:r>
    </w:p>
    <w:p w14:paraId="33216612" w14:textId="149651A5" w:rsidR="003F03D6" w:rsidRDefault="003F03D6" w:rsidP="00E71FC3">
      <w:pPr>
        <w:pStyle w:val="NoSpacing"/>
      </w:pPr>
      <w:r>
        <w:tab/>
      </w:r>
      <w:r>
        <w:tab/>
        <w:t>(Ricardian 90 p.99)</w:t>
      </w:r>
    </w:p>
    <w:p w14:paraId="65C6E9A0" w14:textId="1AFD924B" w:rsidR="003F03D6" w:rsidRDefault="003F03D6" w:rsidP="00E71FC3">
      <w:pPr>
        <w:pStyle w:val="NoSpacing"/>
      </w:pPr>
    </w:p>
    <w:p w14:paraId="0CE201B2" w14:textId="5567B0DA" w:rsidR="003F03D6" w:rsidRDefault="003F03D6" w:rsidP="00E71FC3">
      <w:pPr>
        <w:pStyle w:val="NoSpacing"/>
      </w:pPr>
    </w:p>
    <w:p w14:paraId="05F874F7" w14:textId="1DB70A8D" w:rsidR="003F03D6" w:rsidRPr="003F03D6" w:rsidRDefault="003F03D6" w:rsidP="00E71FC3">
      <w:pPr>
        <w:pStyle w:val="NoSpacing"/>
      </w:pPr>
      <w:r>
        <w:t>15 March 2018</w:t>
      </w:r>
      <w:bookmarkStart w:id="0" w:name="_GoBack"/>
      <w:bookmarkEnd w:id="0"/>
    </w:p>
    <w:sectPr w:rsidR="003F03D6" w:rsidRPr="003F03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2B3EC" w14:textId="77777777" w:rsidR="003F03D6" w:rsidRDefault="003F03D6" w:rsidP="00E71FC3">
      <w:pPr>
        <w:spacing w:after="0" w:line="240" w:lineRule="auto"/>
      </w:pPr>
      <w:r>
        <w:separator/>
      </w:r>
    </w:p>
  </w:endnote>
  <w:endnote w:type="continuationSeparator" w:id="0">
    <w:p w14:paraId="2EED493C" w14:textId="77777777" w:rsidR="003F03D6" w:rsidRDefault="003F03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2A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BFF0C" w14:textId="77777777" w:rsidR="003F03D6" w:rsidRDefault="003F03D6" w:rsidP="00E71FC3">
      <w:pPr>
        <w:spacing w:after="0" w:line="240" w:lineRule="auto"/>
      </w:pPr>
      <w:r>
        <w:separator/>
      </w:r>
    </w:p>
  </w:footnote>
  <w:footnote w:type="continuationSeparator" w:id="0">
    <w:p w14:paraId="460806B1" w14:textId="77777777" w:rsidR="003F03D6" w:rsidRDefault="003F03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3D6"/>
    <w:rsid w:val="001A7C09"/>
    <w:rsid w:val="003F03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F7788"/>
  <w15:chartTrackingRefBased/>
  <w15:docId w15:val="{2B3847C8-1F02-4F15-A71A-A74CFE974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2018-03-15T17:11:00Z</dcterms:created>
  <dcterms:modified xsi:type="dcterms:W3CDTF">2018-03-15T17:13:00Z</dcterms:modified>
</cp:coreProperties>
</file>